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46" w:rsidRPr="00F936EC" w:rsidRDefault="00872546" w:rsidP="005D4C5C">
      <w:pPr>
        <w:spacing w:line="240" w:lineRule="auto"/>
        <w:jc w:val="right"/>
        <w:rPr>
          <w:b/>
        </w:rPr>
      </w:pPr>
      <w:r>
        <w:rPr>
          <w:b/>
        </w:rPr>
        <w:t>Exma. Sra.</w:t>
      </w:r>
      <w:r w:rsidRPr="00267C0B">
        <w:rPr>
          <w:b/>
        </w:rPr>
        <w:t xml:space="preserve"> </w:t>
      </w:r>
      <w:r>
        <w:rPr>
          <w:b/>
        </w:rPr>
        <w:t>Marta da Silva Lopes Costa</w:t>
      </w:r>
    </w:p>
    <w:p w:rsidR="00872546" w:rsidRDefault="00872546" w:rsidP="00D2409F">
      <w:pPr>
        <w:spacing w:line="240" w:lineRule="auto"/>
        <w:jc w:val="right"/>
        <w:rPr>
          <w:b/>
        </w:rPr>
      </w:pPr>
      <w:r>
        <w:rPr>
          <w:b/>
        </w:rPr>
        <w:t>Rua Abel Teixeira Pinto, nº 15, 7º B</w:t>
      </w:r>
      <w:r w:rsidRPr="00F936EC">
        <w:rPr>
          <w:b/>
        </w:rPr>
        <w:t xml:space="preserve"> </w:t>
      </w:r>
    </w:p>
    <w:p w:rsidR="00872546" w:rsidRPr="00D2409F" w:rsidRDefault="00872546" w:rsidP="00D2409F">
      <w:pPr>
        <w:spacing w:line="240" w:lineRule="auto"/>
        <w:jc w:val="right"/>
        <w:rPr>
          <w:b/>
          <w:szCs w:val="24"/>
        </w:rPr>
      </w:pPr>
      <w:r>
        <w:rPr>
          <w:b/>
        </w:rPr>
        <w:t>2660-296</w:t>
      </w:r>
      <w:r w:rsidRPr="00D2409F">
        <w:rPr>
          <w:b/>
        </w:rPr>
        <w:t xml:space="preserve"> </w:t>
      </w:r>
      <w:r>
        <w:rPr>
          <w:b/>
        </w:rPr>
        <w:t>Santo António dos Cavaleiros</w:t>
      </w:r>
    </w:p>
    <w:p w:rsidR="00872546" w:rsidRDefault="00872546" w:rsidP="005D4C5C">
      <w:pPr>
        <w:spacing w:line="240" w:lineRule="auto"/>
        <w:rPr>
          <w:sz w:val="24"/>
          <w:szCs w:val="24"/>
        </w:rPr>
      </w:pPr>
    </w:p>
    <w:p w:rsidR="00872546" w:rsidRPr="00F936EC" w:rsidRDefault="00872546" w:rsidP="005D4C5C">
      <w:pPr>
        <w:spacing w:line="240" w:lineRule="auto"/>
        <w:rPr>
          <w:sz w:val="24"/>
          <w:szCs w:val="24"/>
        </w:rPr>
      </w:pPr>
      <w:r w:rsidRPr="002D1797">
        <w:rPr>
          <w:sz w:val="24"/>
          <w:szCs w:val="24"/>
        </w:rPr>
        <w:t xml:space="preserve">Assunto: Envio </w:t>
      </w:r>
      <w:r>
        <w:rPr>
          <w:sz w:val="24"/>
          <w:szCs w:val="24"/>
        </w:rPr>
        <w:t>documentação</w:t>
      </w:r>
    </w:p>
    <w:p w:rsidR="00872546" w:rsidRPr="002D1797" w:rsidRDefault="00872546" w:rsidP="005D4C5C">
      <w:pPr>
        <w:spacing w:line="240" w:lineRule="auto"/>
        <w:rPr>
          <w:sz w:val="24"/>
          <w:szCs w:val="24"/>
        </w:rPr>
      </w:pPr>
    </w:p>
    <w:p w:rsidR="00872546" w:rsidRDefault="00872546" w:rsidP="00832B2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Venho por este meio, enviar-lhe a acta do divórcio por mútuo consentimento que correu termos na Conservatória do Registo Civil de Coimbra sob o nº 1965 de 2015.</w:t>
      </w:r>
    </w:p>
    <w:p w:rsidR="00872546" w:rsidRDefault="00872546" w:rsidP="00832B2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Segue também em anexo o recibo dos emolumentos pagos, no valor de 308€ (trezentos e oito euros) e ainda o recibo referente aos nossos serviços no valor de 233,70€ (duzentos e trinta e três euros e setenta cêntimos) tal como combinado via e-mail.</w:t>
      </w:r>
    </w:p>
    <w:p w:rsidR="00872546" w:rsidRDefault="00872546" w:rsidP="005D4C5C">
      <w:pPr>
        <w:spacing w:line="240" w:lineRule="auto"/>
        <w:rPr>
          <w:sz w:val="24"/>
          <w:szCs w:val="24"/>
        </w:rPr>
      </w:pPr>
    </w:p>
    <w:p w:rsidR="00872546" w:rsidRDefault="00872546" w:rsidP="005D4C5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Com os melhores cumprimentos e grata pela atenção disponibilizada, </w:t>
      </w:r>
    </w:p>
    <w:p w:rsidR="00872546" w:rsidRDefault="00872546" w:rsidP="005D4C5C">
      <w:pPr>
        <w:spacing w:line="240" w:lineRule="auto"/>
        <w:rPr>
          <w:sz w:val="24"/>
          <w:szCs w:val="24"/>
        </w:rPr>
      </w:pPr>
    </w:p>
    <w:p w:rsidR="00872546" w:rsidRPr="008C22AD" w:rsidRDefault="00872546" w:rsidP="005D4C5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 A</w:t>
      </w:r>
      <w:r w:rsidRPr="008C22AD">
        <w:rPr>
          <w:b/>
          <w:sz w:val="24"/>
          <w:szCs w:val="24"/>
        </w:rPr>
        <w:t>dvogada</w:t>
      </w:r>
      <w:r>
        <w:rPr>
          <w:b/>
          <w:sz w:val="24"/>
          <w:szCs w:val="24"/>
        </w:rPr>
        <w:t>-Estagiária</w:t>
      </w:r>
    </w:p>
    <w:p w:rsidR="00872546" w:rsidRPr="002D1797" w:rsidRDefault="00872546" w:rsidP="005D4C5C">
      <w:pPr>
        <w:spacing w:line="240" w:lineRule="auto"/>
        <w:rPr>
          <w:sz w:val="24"/>
          <w:szCs w:val="24"/>
        </w:rPr>
      </w:pPr>
      <w:r w:rsidRPr="008C22AD">
        <w:rPr>
          <w:b/>
          <w:sz w:val="24"/>
          <w:szCs w:val="24"/>
        </w:rPr>
        <w:t xml:space="preserve">Maria Lobo </w:t>
      </w:r>
    </w:p>
    <w:p w:rsidR="00872546" w:rsidRPr="006B4950" w:rsidRDefault="00872546" w:rsidP="006B4950">
      <w:pPr>
        <w:rPr>
          <w:szCs w:val="24"/>
        </w:rPr>
      </w:pPr>
    </w:p>
    <w:sectPr w:rsidR="00872546" w:rsidRPr="006B4950" w:rsidSect="002E71BC">
      <w:headerReference w:type="default" r:id="rId6"/>
      <w:footerReference w:type="default" r:id="rId7"/>
      <w:pgSz w:w="11906" w:h="16838"/>
      <w:pgMar w:top="22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546" w:rsidRDefault="00872546" w:rsidP="00CD3A87">
      <w:pPr>
        <w:spacing w:after="0" w:line="240" w:lineRule="auto"/>
      </w:pPr>
      <w:r>
        <w:separator/>
      </w:r>
    </w:p>
  </w:endnote>
  <w:endnote w:type="continuationSeparator" w:id="0">
    <w:p w:rsidR="00872546" w:rsidRDefault="00872546" w:rsidP="00CD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546" w:rsidRDefault="00872546" w:rsidP="002E71BC">
    <w:pPr>
      <w:pStyle w:val="Footer"/>
      <w:ind w:left="-851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2" o:spid="_x0000_i1028" type="#_x0000_t75" style="width:351pt;height:59.25pt;visibility:visible">
          <v:imagedata r:id="rId1" o:title="" cropbottom="13370f" cropright="20372f"/>
        </v:shape>
      </w:pict>
    </w:r>
    <w:bookmarkStart w:id="0" w:name="_GoBack"/>
    <w:bookmarkEnd w:id="0"/>
  </w:p>
  <w:p w:rsidR="00872546" w:rsidRDefault="008725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546" w:rsidRDefault="00872546" w:rsidP="00CD3A87">
      <w:pPr>
        <w:spacing w:after="0" w:line="240" w:lineRule="auto"/>
      </w:pPr>
      <w:r>
        <w:separator/>
      </w:r>
    </w:p>
  </w:footnote>
  <w:footnote w:type="continuationSeparator" w:id="0">
    <w:p w:rsidR="00872546" w:rsidRDefault="00872546" w:rsidP="00CD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546" w:rsidRDefault="00872546" w:rsidP="002E71BC">
    <w:pPr>
      <w:pStyle w:val="Header"/>
      <w:ind w:left="-851"/>
    </w:pPr>
  </w:p>
  <w:p w:rsidR="00872546" w:rsidRDefault="00872546" w:rsidP="002E71BC">
    <w:pPr>
      <w:pStyle w:val="Header"/>
      <w:ind w:left="-851"/>
    </w:pPr>
  </w:p>
  <w:p w:rsidR="00872546" w:rsidRDefault="00872546" w:rsidP="002E71BC">
    <w:pPr>
      <w:pStyle w:val="Header"/>
      <w:ind w:left="-851"/>
    </w:pPr>
    <w:r w:rsidRPr="006B71A1">
      <w:rPr>
        <w:noProof/>
        <w:sz w:val="28"/>
        <w:szCs w:val="28"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6" type="#_x0000_t75" style="width:142.5pt;height:39pt;visibility:visible">
          <v:imagedata r:id="rId1" o:title="" croptop="37701f" cropright="47233f"/>
        </v:shape>
      </w:pict>
    </w:r>
  </w:p>
  <w:p w:rsidR="00872546" w:rsidRDefault="008725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A87"/>
    <w:rsid w:val="00010941"/>
    <w:rsid w:val="000124CE"/>
    <w:rsid w:val="0006264D"/>
    <w:rsid w:val="000803C7"/>
    <w:rsid w:val="000A344F"/>
    <w:rsid w:val="000A7058"/>
    <w:rsid w:val="000E0812"/>
    <w:rsid w:val="000E5DA7"/>
    <w:rsid w:val="000F38C4"/>
    <w:rsid w:val="000F7120"/>
    <w:rsid w:val="00172EC3"/>
    <w:rsid w:val="001A544A"/>
    <w:rsid w:val="002147C3"/>
    <w:rsid w:val="00220A1A"/>
    <w:rsid w:val="00230D01"/>
    <w:rsid w:val="00247960"/>
    <w:rsid w:val="00255414"/>
    <w:rsid w:val="00267C0B"/>
    <w:rsid w:val="00284F95"/>
    <w:rsid w:val="002D1797"/>
    <w:rsid w:val="002E71BC"/>
    <w:rsid w:val="002F6FBC"/>
    <w:rsid w:val="00321FE9"/>
    <w:rsid w:val="0032664A"/>
    <w:rsid w:val="0038010E"/>
    <w:rsid w:val="003B7B68"/>
    <w:rsid w:val="003F5632"/>
    <w:rsid w:val="00410A70"/>
    <w:rsid w:val="00413008"/>
    <w:rsid w:val="004E48A4"/>
    <w:rsid w:val="004F536E"/>
    <w:rsid w:val="00545EB8"/>
    <w:rsid w:val="00555CBA"/>
    <w:rsid w:val="005B0050"/>
    <w:rsid w:val="005D4C5C"/>
    <w:rsid w:val="005D59F6"/>
    <w:rsid w:val="00600117"/>
    <w:rsid w:val="006B4950"/>
    <w:rsid w:val="006B71A1"/>
    <w:rsid w:val="00724444"/>
    <w:rsid w:val="00742A3A"/>
    <w:rsid w:val="007C0EF2"/>
    <w:rsid w:val="007D0E88"/>
    <w:rsid w:val="0081418A"/>
    <w:rsid w:val="00815E6B"/>
    <w:rsid w:val="00832B25"/>
    <w:rsid w:val="00841867"/>
    <w:rsid w:val="00872546"/>
    <w:rsid w:val="008813EA"/>
    <w:rsid w:val="008C22AD"/>
    <w:rsid w:val="008D79DB"/>
    <w:rsid w:val="008D7E4D"/>
    <w:rsid w:val="00902AD0"/>
    <w:rsid w:val="00912147"/>
    <w:rsid w:val="009D1119"/>
    <w:rsid w:val="009D700E"/>
    <w:rsid w:val="009E7A28"/>
    <w:rsid w:val="00A46985"/>
    <w:rsid w:val="00A60513"/>
    <w:rsid w:val="00A630EF"/>
    <w:rsid w:val="00AB2640"/>
    <w:rsid w:val="00AE3D85"/>
    <w:rsid w:val="00B135A7"/>
    <w:rsid w:val="00B17EEC"/>
    <w:rsid w:val="00C47982"/>
    <w:rsid w:val="00CD3A87"/>
    <w:rsid w:val="00CE0FB8"/>
    <w:rsid w:val="00D2409F"/>
    <w:rsid w:val="00DD5476"/>
    <w:rsid w:val="00E045BE"/>
    <w:rsid w:val="00E05FF1"/>
    <w:rsid w:val="00E124EC"/>
    <w:rsid w:val="00E6236D"/>
    <w:rsid w:val="00EA7849"/>
    <w:rsid w:val="00F36C6E"/>
    <w:rsid w:val="00F36D86"/>
    <w:rsid w:val="00F378E1"/>
    <w:rsid w:val="00F51FD1"/>
    <w:rsid w:val="00F64BA7"/>
    <w:rsid w:val="00F936EC"/>
    <w:rsid w:val="00F95C44"/>
    <w:rsid w:val="00FB2BFB"/>
    <w:rsid w:val="00FE390A"/>
    <w:rsid w:val="00FF4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D3A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3A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3A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D3A8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D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3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64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102</Words>
  <Characters>554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subject/>
  <dc:creator>Ana</dc:creator>
  <cp:keywords/>
  <dc:description/>
  <cp:lastModifiedBy>Utilizador</cp:lastModifiedBy>
  <cp:revision>3</cp:revision>
  <cp:lastPrinted>2015-02-27T11:11:00Z</cp:lastPrinted>
  <dcterms:created xsi:type="dcterms:W3CDTF">2015-02-27T11:07:00Z</dcterms:created>
  <dcterms:modified xsi:type="dcterms:W3CDTF">2015-02-27T11:12:00Z</dcterms:modified>
</cp:coreProperties>
</file>